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D830F" w14:textId="77777777" w:rsidR="00A87E9C" w:rsidRDefault="00A87E9C" w:rsidP="00A2417A">
      <w:pPr>
        <w:ind w:firstLine="0"/>
      </w:pPr>
      <w:bookmarkStart w:id="0" w:name="_GoBack"/>
      <w:bookmarkEnd w:id="0"/>
    </w:p>
    <w:p w14:paraId="41F9D048" w14:textId="77777777" w:rsidR="00486FBB" w:rsidRDefault="00486FBB" w:rsidP="00456A15">
      <w:pPr>
        <w:ind w:firstLine="0"/>
      </w:pPr>
    </w:p>
    <w:p w14:paraId="27B8417C" w14:textId="77777777" w:rsidR="00865B11" w:rsidRDefault="00865B11" w:rsidP="00456A15">
      <w:pPr>
        <w:ind w:firstLine="0"/>
      </w:pPr>
    </w:p>
    <w:p w14:paraId="62B4F807" w14:textId="77777777" w:rsidR="00E63BE4" w:rsidRDefault="00E63BE4" w:rsidP="00956161">
      <w:pPr>
        <w:tabs>
          <w:tab w:val="left" w:pos="1920"/>
        </w:tabs>
        <w:ind w:firstLine="0"/>
      </w:pPr>
    </w:p>
    <w:p w14:paraId="539C1768" w14:textId="77777777" w:rsidR="00E63BE4" w:rsidRPr="00E63BE4" w:rsidRDefault="00E63BE4" w:rsidP="00E63BE4"/>
    <w:p w14:paraId="263ADC15" w14:textId="77777777" w:rsidR="00E63BE4" w:rsidRPr="00E63BE4" w:rsidRDefault="00E63BE4" w:rsidP="00E63BE4"/>
    <w:p w14:paraId="3B19C94D" w14:textId="77777777" w:rsidR="00E63BE4" w:rsidRPr="00E63BE4" w:rsidRDefault="00E63BE4" w:rsidP="00E63BE4"/>
    <w:p w14:paraId="674C673C" w14:textId="77777777" w:rsidR="00E63BE4" w:rsidRPr="00E63BE4" w:rsidRDefault="00E63BE4" w:rsidP="00E63BE4"/>
    <w:p w14:paraId="792167F2" w14:textId="77777777" w:rsidR="00E63BE4" w:rsidRPr="00E63BE4" w:rsidRDefault="00E63BE4" w:rsidP="00E63BE4"/>
    <w:p w14:paraId="119DB87C" w14:textId="77777777" w:rsidR="00E63BE4" w:rsidRPr="00E63BE4" w:rsidRDefault="00E63BE4" w:rsidP="00E63BE4"/>
    <w:p w14:paraId="6ABB3367" w14:textId="77777777" w:rsidR="00421F12" w:rsidRDefault="00E63BE4" w:rsidP="00E63BE4">
      <w:pPr>
        <w:tabs>
          <w:tab w:val="left" w:pos="6195"/>
        </w:tabs>
      </w:pPr>
      <w:r>
        <w:tab/>
      </w:r>
    </w:p>
    <w:p w14:paraId="2AAFE5C3" w14:textId="77777777" w:rsidR="00421F12" w:rsidRDefault="00421F12" w:rsidP="00421F12"/>
    <w:p w14:paraId="390E4088" w14:textId="77777777" w:rsidR="00152200" w:rsidRDefault="00421F12" w:rsidP="00421F12">
      <w:pPr>
        <w:tabs>
          <w:tab w:val="left" w:pos="3315"/>
        </w:tabs>
      </w:pPr>
      <w:r>
        <w:tab/>
      </w:r>
    </w:p>
    <w:p w14:paraId="72CE8150" w14:textId="77777777" w:rsidR="00152200" w:rsidRPr="00152200" w:rsidRDefault="00152200" w:rsidP="00152200"/>
    <w:p w14:paraId="7743C715" w14:textId="77777777" w:rsidR="00152200" w:rsidRPr="00152200" w:rsidRDefault="00152200" w:rsidP="00152200"/>
    <w:p w14:paraId="7E39558E" w14:textId="77777777" w:rsidR="00152200" w:rsidRDefault="003F70D8" w:rsidP="003F70D8">
      <w:pPr>
        <w:tabs>
          <w:tab w:val="left" w:pos="8550"/>
        </w:tabs>
      </w:pPr>
      <w:r>
        <w:tab/>
      </w:r>
    </w:p>
    <w:p w14:paraId="78941C32" w14:textId="77777777" w:rsidR="00152200" w:rsidRDefault="00152200" w:rsidP="00152200"/>
    <w:tbl>
      <w:tblPr>
        <w:tblpPr w:leftFromText="142" w:rightFromText="142" w:bottomFromText="1134" w:vertAnchor="page" w:horzAnchor="margin" w:tblpXSpec="center" w:tblpY="11568"/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639"/>
        <w:gridCol w:w="2130"/>
        <w:gridCol w:w="2275"/>
        <w:gridCol w:w="799"/>
        <w:gridCol w:w="905"/>
        <w:gridCol w:w="1492"/>
      </w:tblGrid>
      <w:tr w:rsidR="0082731B" w14:paraId="330A7A82" w14:textId="77777777" w:rsidTr="00D90324">
        <w:trPr>
          <w:trHeight w:val="273"/>
        </w:trPr>
        <w:tc>
          <w:tcPr>
            <w:tcW w:w="205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0AB4DB" w14:textId="77777777" w:rsidR="0082731B" w:rsidRPr="00D507D3" w:rsidRDefault="0082731B" w:rsidP="003770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507D3">
              <w:rPr>
                <w:rFonts w:ascii="Arial" w:hAnsi="Arial" w:cs="Arial"/>
                <w:sz w:val="18"/>
                <w:szCs w:val="18"/>
              </w:rPr>
              <w:t>Zodp. projektant:</w:t>
            </w:r>
          </w:p>
        </w:tc>
        <w:tc>
          <w:tcPr>
            <w:tcW w:w="2130" w:type="dxa"/>
            <w:tcBorders>
              <w:top w:val="single" w:sz="12" w:space="0" w:color="auto"/>
            </w:tcBorders>
            <w:vAlign w:val="center"/>
          </w:tcPr>
          <w:p w14:paraId="66C917CA" w14:textId="77777777" w:rsidR="0082731B" w:rsidRPr="00D507D3" w:rsidRDefault="007046F2" w:rsidP="003770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507D3">
              <w:rPr>
                <w:rFonts w:ascii="Arial" w:hAnsi="Arial" w:cs="Arial"/>
                <w:sz w:val="18"/>
                <w:szCs w:val="18"/>
              </w:rPr>
              <w:t>Vypracoval:</w:t>
            </w:r>
          </w:p>
        </w:tc>
        <w:tc>
          <w:tcPr>
            <w:tcW w:w="22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A27F3E" w14:textId="77777777" w:rsidR="0082731B" w:rsidRPr="00D507D3" w:rsidRDefault="0082731B" w:rsidP="003770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F845B7" w14:textId="77777777" w:rsidR="0082731B" w:rsidRDefault="0082731B" w:rsidP="00377097">
            <w:pPr>
              <w:spacing w:line="288" w:lineRule="auto"/>
              <w:ind w:firstLine="0"/>
              <w:rPr>
                <w:color w:val="1F497D"/>
              </w:rPr>
            </w:pPr>
          </w:p>
          <w:p w14:paraId="56974F4D" w14:textId="77777777" w:rsidR="0082731B" w:rsidRPr="00C25357" w:rsidRDefault="0082731B" w:rsidP="00377097">
            <w:pPr>
              <w:spacing w:line="28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5CA244D" w14:textId="77777777" w:rsidR="0082731B" w:rsidRDefault="0082731B" w:rsidP="0037709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Číslo paré</w:t>
            </w:r>
          </w:p>
          <w:p w14:paraId="36DF63F5" w14:textId="77777777" w:rsidR="0082731B" w:rsidRPr="00902D20" w:rsidRDefault="0082731B" w:rsidP="00377097">
            <w:pPr>
              <w:ind w:firstLine="0"/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0E5E45" w14:paraId="550430D8" w14:textId="77777777" w:rsidTr="00D90324">
        <w:trPr>
          <w:trHeight w:val="273"/>
        </w:trPr>
        <w:tc>
          <w:tcPr>
            <w:tcW w:w="2058" w:type="dxa"/>
            <w:gridSpan w:val="2"/>
            <w:tcBorders>
              <w:left w:val="single" w:sz="12" w:space="0" w:color="auto"/>
            </w:tcBorders>
            <w:vAlign w:val="center"/>
          </w:tcPr>
          <w:p w14:paraId="340A9229" w14:textId="77777777" w:rsidR="000E5E45" w:rsidRPr="00D507D3" w:rsidRDefault="000E5E45" w:rsidP="003770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507D3">
              <w:rPr>
                <w:rFonts w:ascii="Arial" w:hAnsi="Arial" w:cs="Arial"/>
                <w:sz w:val="18"/>
                <w:szCs w:val="18"/>
              </w:rPr>
              <w:t xml:space="preserve">Ing. </w:t>
            </w:r>
            <w:r w:rsidR="00377097" w:rsidRPr="00D507D3">
              <w:rPr>
                <w:rFonts w:ascii="Arial" w:hAnsi="Arial" w:cs="Arial"/>
                <w:sz w:val="18"/>
                <w:szCs w:val="18"/>
              </w:rPr>
              <w:t>Ondřej Křenek</w:t>
            </w:r>
          </w:p>
        </w:tc>
        <w:tc>
          <w:tcPr>
            <w:tcW w:w="2130" w:type="dxa"/>
          </w:tcPr>
          <w:p w14:paraId="14960CEF" w14:textId="77777777" w:rsidR="000E5E45" w:rsidRPr="00D507D3" w:rsidRDefault="00377097" w:rsidP="003770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507D3">
              <w:rPr>
                <w:rFonts w:ascii="Arial" w:hAnsi="Arial" w:cs="Arial"/>
                <w:sz w:val="18"/>
                <w:szCs w:val="18"/>
              </w:rPr>
              <w:t xml:space="preserve">Ing. </w:t>
            </w:r>
            <w:r w:rsidR="007B36EC">
              <w:rPr>
                <w:rFonts w:ascii="Arial" w:hAnsi="Arial" w:cs="Arial"/>
                <w:sz w:val="18"/>
                <w:szCs w:val="18"/>
              </w:rPr>
              <w:t>Ondřej Křenek</w:t>
            </w:r>
          </w:p>
        </w:tc>
        <w:tc>
          <w:tcPr>
            <w:tcW w:w="2274" w:type="dxa"/>
            <w:tcBorders>
              <w:right w:val="single" w:sz="12" w:space="0" w:color="auto"/>
            </w:tcBorders>
          </w:tcPr>
          <w:p w14:paraId="5B7ADEBA" w14:textId="77777777" w:rsidR="000E5E45" w:rsidRPr="00D507D3" w:rsidRDefault="000E5E45" w:rsidP="00377097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BF5E5D" w14:textId="77777777" w:rsidR="000E5E45" w:rsidRDefault="000E5E45" w:rsidP="00377097"/>
        </w:tc>
        <w:tc>
          <w:tcPr>
            <w:tcW w:w="149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F93D2A1" w14:textId="77777777" w:rsidR="000E5E45" w:rsidRDefault="000E5E45" w:rsidP="00377097"/>
        </w:tc>
      </w:tr>
      <w:tr w:rsidR="000E5E45" w14:paraId="5F52CC4A" w14:textId="77777777" w:rsidTr="00D90324">
        <w:trPr>
          <w:trHeight w:val="273"/>
        </w:trPr>
        <w:tc>
          <w:tcPr>
            <w:tcW w:w="2058" w:type="dxa"/>
            <w:gridSpan w:val="2"/>
            <w:tcBorders>
              <w:left w:val="single" w:sz="12" w:space="0" w:color="auto"/>
            </w:tcBorders>
            <w:vAlign w:val="center"/>
          </w:tcPr>
          <w:p w14:paraId="1CD2BDD1" w14:textId="77777777" w:rsidR="000E5E45" w:rsidRPr="000A7959" w:rsidRDefault="000E5E45" w:rsidP="0037709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14:paraId="5BC8AB41" w14:textId="77777777" w:rsidR="000E5E45" w:rsidRPr="000A7959" w:rsidRDefault="000E5E45" w:rsidP="0037709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right w:val="single" w:sz="12" w:space="0" w:color="auto"/>
            </w:tcBorders>
            <w:vAlign w:val="center"/>
          </w:tcPr>
          <w:p w14:paraId="3C5EBC86" w14:textId="77777777" w:rsidR="000E5E45" w:rsidRPr="000A7959" w:rsidRDefault="000E5E45" w:rsidP="00377097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732757" w14:textId="77777777" w:rsidR="000E5E45" w:rsidRDefault="000E5E45" w:rsidP="00377097"/>
        </w:tc>
        <w:tc>
          <w:tcPr>
            <w:tcW w:w="149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1B8F318" w14:textId="77777777" w:rsidR="000E5E45" w:rsidRDefault="000E5E45" w:rsidP="00377097"/>
        </w:tc>
      </w:tr>
      <w:tr w:rsidR="000E5E45" w14:paraId="05E6F060" w14:textId="77777777" w:rsidTr="00D90324">
        <w:trPr>
          <w:trHeight w:val="273"/>
        </w:trPr>
        <w:tc>
          <w:tcPr>
            <w:tcW w:w="1419" w:type="dxa"/>
            <w:tcBorders>
              <w:left w:val="single" w:sz="12" w:space="0" w:color="auto"/>
            </w:tcBorders>
            <w:vAlign w:val="center"/>
          </w:tcPr>
          <w:p w14:paraId="0674145E" w14:textId="77777777" w:rsidR="000E5E45" w:rsidRPr="000A7959" w:rsidRDefault="000E5E45" w:rsidP="00377097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Místo stavby:</w:t>
            </w:r>
          </w:p>
        </w:tc>
        <w:tc>
          <w:tcPr>
            <w:tcW w:w="5044" w:type="dxa"/>
            <w:gridSpan w:val="3"/>
            <w:tcBorders>
              <w:right w:val="single" w:sz="12" w:space="0" w:color="auto"/>
            </w:tcBorders>
            <w:vAlign w:val="center"/>
          </w:tcPr>
          <w:p w14:paraId="2E3E19B0" w14:textId="77777777" w:rsidR="000E5E45" w:rsidRPr="00D507D3" w:rsidRDefault="00643736" w:rsidP="00377097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p.č.st. </w:t>
            </w:r>
            <w:r>
              <w:t xml:space="preserve"> </w:t>
            </w:r>
            <w:r w:rsidRPr="00643736">
              <w:rPr>
                <w:rFonts w:ascii="Arial" w:hAnsi="Arial" w:cs="Arial"/>
                <w:sz w:val="20"/>
                <w:szCs w:val="20"/>
              </w:rPr>
              <w:t>. 1661 v k.ú. Nový Jičín - Dolní Předměstí</w:t>
            </w: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6C4FFA" w14:textId="77777777" w:rsidR="000E5E45" w:rsidRDefault="000E5E45" w:rsidP="00377097"/>
        </w:tc>
        <w:tc>
          <w:tcPr>
            <w:tcW w:w="149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44F7E6" w14:textId="77777777" w:rsidR="000E5E45" w:rsidRDefault="000E5E45" w:rsidP="00377097"/>
        </w:tc>
      </w:tr>
      <w:tr w:rsidR="000E5E45" w14:paraId="4D9CDB80" w14:textId="77777777" w:rsidTr="00D90324">
        <w:trPr>
          <w:trHeight w:val="273"/>
        </w:trPr>
        <w:tc>
          <w:tcPr>
            <w:tcW w:w="1419" w:type="dxa"/>
            <w:tcBorders>
              <w:left w:val="single" w:sz="12" w:space="0" w:color="auto"/>
            </w:tcBorders>
            <w:vAlign w:val="center"/>
          </w:tcPr>
          <w:p w14:paraId="07A040BC" w14:textId="77777777" w:rsidR="000E5E45" w:rsidRPr="000A7959" w:rsidRDefault="000E5E45" w:rsidP="0037709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Katastr:</w:t>
            </w:r>
          </w:p>
        </w:tc>
        <w:tc>
          <w:tcPr>
            <w:tcW w:w="5044" w:type="dxa"/>
            <w:gridSpan w:val="3"/>
            <w:tcBorders>
              <w:right w:val="single" w:sz="12" w:space="0" w:color="auto"/>
            </w:tcBorders>
            <w:vAlign w:val="center"/>
          </w:tcPr>
          <w:p w14:paraId="29E02611" w14:textId="77777777" w:rsidR="000E5E45" w:rsidRPr="00D507D3" w:rsidRDefault="00643736" w:rsidP="0037709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43736">
              <w:rPr>
                <w:rFonts w:ascii="Arial" w:hAnsi="Arial" w:cs="Arial"/>
                <w:sz w:val="20"/>
                <w:szCs w:val="20"/>
              </w:rPr>
              <w:t>k.ú. Nový Jičín - Dolní Předměstí</w:t>
            </w: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2135BE" w14:textId="77777777" w:rsidR="000E5E45" w:rsidRDefault="000E5E45" w:rsidP="00377097"/>
        </w:tc>
        <w:tc>
          <w:tcPr>
            <w:tcW w:w="149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0176C26" w14:textId="77777777" w:rsidR="000E5E45" w:rsidRDefault="000E5E45" w:rsidP="00377097"/>
        </w:tc>
      </w:tr>
      <w:tr w:rsidR="000E5E45" w14:paraId="631F36F7" w14:textId="77777777" w:rsidTr="00D90324">
        <w:trPr>
          <w:trHeight w:val="273"/>
        </w:trPr>
        <w:tc>
          <w:tcPr>
            <w:tcW w:w="1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59D9458" w14:textId="77777777" w:rsidR="000E5E45" w:rsidRPr="000A7959" w:rsidRDefault="000E5E45" w:rsidP="00377097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Investor:</w:t>
            </w:r>
          </w:p>
        </w:tc>
        <w:tc>
          <w:tcPr>
            <w:tcW w:w="5044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950BB73" w14:textId="77777777" w:rsidR="000E5E45" w:rsidRPr="00043FE6" w:rsidRDefault="00643736" w:rsidP="00377097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Základní škola a Mateřská škola Nový Jičín, Jubilejní 3,</w:t>
            </w:r>
            <w:r>
              <w:t xml:space="preserve"> </w:t>
            </w: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příspěvková organizace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,</w:t>
            </w:r>
            <w:r>
              <w:t xml:space="preserve"> </w:t>
            </w: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Dlouhá 56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 xml:space="preserve">, </w:t>
            </w: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741 01 Nový Jičín</w:t>
            </w: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340F8F" w14:textId="77777777" w:rsidR="000E5E45" w:rsidRDefault="000E5E45" w:rsidP="00377097"/>
        </w:tc>
        <w:tc>
          <w:tcPr>
            <w:tcW w:w="14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45A031" w14:textId="77777777" w:rsidR="000E5E45" w:rsidRDefault="000E5E45" w:rsidP="00377097"/>
        </w:tc>
      </w:tr>
      <w:tr w:rsidR="000E5E45" w14:paraId="1491EF25" w14:textId="77777777" w:rsidTr="00D90324">
        <w:trPr>
          <w:trHeight w:val="273"/>
        </w:trPr>
        <w:tc>
          <w:tcPr>
            <w:tcW w:w="1419" w:type="dxa"/>
            <w:tcBorders>
              <w:top w:val="single" w:sz="12" w:space="0" w:color="auto"/>
              <w:left w:val="single" w:sz="12" w:space="0" w:color="auto"/>
            </w:tcBorders>
          </w:tcPr>
          <w:p w14:paraId="3F8C804A" w14:textId="77777777" w:rsidR="000E5E45" w:rsidRPr="000A7959" w:rsidRDefault="000E5E45" w:rsidP="00377097">
            <w:pPr>
              <w:ind w:firstLine="0"/>
              <w:rPr>
                <w:sz w:val="20"/>
                <w:szCs w:val="20"/>
              </w:rPr>
            </w:pPr>
            <w:r w:rsidRPr="000A7959">
              <w:rPr>
                <w:sz w:val="20"/>
                <w:szCs w:val="20"/>
              </w:rPr>
              <w:t>Název stavby:</w:t>
            </w:r>
          </w:p>
        </w:tc>
        <w:tc>
          <w:tcPr>
            <w:tcW w:w="5843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C227991" w14:textId="77777777" w:rsidR="000E5E45" w:rsidRPr="0036309C" w:rsidRDefault="00643736" w:rsidP="003770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643736">
              <w:rPr>
                <w:rFonts w:ascii="Arial" w:hAnsi="Arial" w:cs="Arial"/>
                <w:b/>
                <w:sz w:val="28"/>
                <w:szCs w:val="28"/>
              </w:rPr>
              <w:t>Stavební úpravy základní školy Dlouhá 56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9E6B9F" w14:textId="77777777" w:rsidR="000E5E45" w:rsidRPr="000A7959" w:rsidRDefault="000E5E45" w:rsidP="00377097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Datum:</w:t>
            </w:r>
          </w:p>
        </w:tc>
        <w:tc>
          <w:tcPr>
            <w:tcW w:w="14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593723A" w14:textId="77777777" w:rsidR="000E5E45" w:rsidRPr="000A7959" w:rsidRDefault="007B36EC" w:rsidP="0037709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3440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/2022</w:t>
            </w:r>
          </w:p>
        </w:tc>
      </w:tr>
      <w:tr w:rsidR="000E5E45" w14:paraId="70F2ACEA" w14:textId="77777777" w:rsidTr="00D90324">
        <w:trPr>
          <w:trHeight w:val="264"/>
        </w:trPr>
        <w:tc>
          <w:tcPr>
            <w:tcW w:w="1419" w:type="dxa"/>
            <w:vMerge w:val="restart"/>
            <w:tcBorders>
              <w:left w:val="single" w:sz="12" w:space="0" w:color="auto"/>
              <w:right w:val="nil"/>
            </w:tcBorders>
          </w:tcPr>
          <w:p w14:paraId="3D900A46" w14:textId="77777777" w:rsidR="000E5E45" w:rsidRPr="000A7959" w:rsidRDefault="000E5E45" w:rsidP="00377097">
            <w:pPr>
              <w:rPr>
                <w:sz w:val="20"/>
                <w:szCs w:val="20"/>
              </w:rPr>
            </w:pPr>
          </w:p>
        </w:tc>
        <w:tc>
          <w:tcPr>
            <w:tcW w:w="5843" w:type="dxa"/>
            <w:gridSpan w:val="4"/>
            <w:vMerge/>
            <w:tcBorders>
              <w:left w:val="nil"/>
              <w:right w:val="single" w:sz="12" w:space="0" w:color="auto"/>
            </w:tcBorders>
          </w:tcPr>
          <w:p w14:paraId="59E7033C" w14:textId="77777777" w:rsidR="000E5E45" w:rsidRDefault="000E5E45" w:rsidP="00377097"/>
        </w:tc>
        <w:tc>
          <w:tcPr>
            <w:tcW w:w="9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E73EC8B" w14:textId="77777777" w:rsidR="000E5E45" w:rsidRPr="000A7959" w:rsidRDefault="000E5E45" w:rsidP="00377097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Stupeň:</w:t>
            </w:r>
          </w:p>
        </w:tc>
        <w:tc>
          <w:tcPr>
            <w:tcW w:w="1491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0463883" w14:textId="77777777" w:rsidR="000E5E45" w:rsidRPr="000A7959" w:rsidRDefault="000E5E45" w:rsidP="00377097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B36EC">
              <w:rPr>
                <w:sz w:val="22"/>
                <w:szCs w:val="22"/>
              </w:rPr>
              <w:t>PS</w:t>
            </w:r>
          </w:p>
        </w:tc>
      </w:tr>
      <w:tr w:rsidR="000E5E45" w14:paraId="06E023EF" w14:textId="77777777" w:rsidTr="00D90324">
        <w:trPr>
          <w:trHeight w:val="284"/>
        </w:trPr>
        <w:tc>
          <w:tcPr>
            <w:tcW w:w="1419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28E0771C" w14:textId="77777777" w:rsidR="000E5E45" w:rsidRPr="000A7959" w:rsidRDefault="000E5E45" w:rsidP="00377097">
            <w:pPr>
              <w:rPr>
                <w:sz w:val="20"/>
                <w:szCs w:val="20"/>
              </w:rPr>
            </w:pPr>
          </w:p>
        </w:tc>
        <w:tc>
          <w:tcPr>
            <w:tcW w:w="5843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6462871" w14:textId="77777777" w:rsidR="000E5E45" w:rsidRDefault="000E5E45" w:rsidP="00377097"/>
        </w:tc>
        <w:tc>
          <w:tcPr>
            <w:tcW w:w="905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14:paraId="0C8A4488" w14:textId="77777777" w:rsidR="000E5E45" w:rsidRPr="000A7959" w:rsidRDefault="000E5E45" w:rsidP="00377097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Zak.č.:</w:t>
            </w:r>
          </w:p>
        </w:tc>
        <w:tc>
          <w:tcPr>
            <w:tcW w:w="1491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2F73C1D7" w14:textId="77777777" w:rsidR="000E5E45" w:rsidRPr="0082731B" w:rsidRDefault="00534404" w:rsidP="00377097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P22</w:t>
            </w:r>
            <w:r w:rsidR="007B36EC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0E5E45" w14:paraId="25BF4671" w14:textId="77777777" w:rsidTr="00D90324">
        <w:trPr>
          <w:trHeight w:val="268"/>
        </w:trPr>
        <w:tc>
          <w:tcPr>
            <w:tcW w:w="1419" w:type="dxa"/>
            <w:tcBorders>
              <w:top w:val="single" w:sz="12" w:space="0" w:color="auto"/>
              <w:left w:val="single" w:sz="12" w:space="0" w:color="auto"/>
            </w:tcBorders>
          </w:tcPr>
          <w:p w14:paraId="5FCF3E98" w14:textId="77777777" w:rsidR="000E5E45" w:rsidRPr="003F56D9" w:rsidRDefault="000E5E45" w:rsidP="00377097">
            <w:pPr>
              <w:ind w:firstLine="0"/>
              <w:jc w:val="left"/>
              <w:rPr>
                <w:sz w:val="20"/>
                <w:szCs w:val="20"/>
              </w:rPr>
            </w:pPr>
            <w:r w:rsidRPr="003F56D9">
              <w:rPr>
                <w:sz w:val="20"/>
                <w:szCs w:val="20"/>
              </w:rPr>
              <w:t>Objekt</w:t>
            </w:r>
          </w:p>
        </w:tc>
        <w:tc>
          <w:tcPr>
            <w:tcW w:w="5843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A144F5" w14:textId="77777777" w:rsidR="000E5E45" w:rsidRPr="00D507D3" w:rsidRDefault="007A2A85" w:rsidP="003770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D1.4 </w:t>
            </w:r>
            <w:r w:rsidR="000E5E45" w:rsidRPr="00D507D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Technika prostředí staveb </w:t>
            </w:r>
          </w:p>
          <w:p w14:paraId="41DF2885" w14:textId="77777777" w:rsidR="000E5E45" w:rsidRPr="00D507D3" w:rsidRDefault="007A2A85" w:rsidP="0037709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D1.4.1 </w:t>
            </w:r>
            <w:r w:rsidR="000E5E45" w:rsidRPr="00D507D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Vzduchotechnika</w:t>
            </w:r>
          </w:p>
          <w:p w14:paraId="29225507" w14:textId="77777777" w:rsidR="00D90324" w:rsidRDefault="00D90324" w:rsidP="0037709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24B7CD" w14:textId="77777777" w:rsidR="00D90324" w:rsidRDefault="00D90324" w:rsidP="00D9032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ABE72D" w14:textId="77777777" w:rsidR="000E5E45" w:rsidRPr="00D90324" w:rsidRDefault="000E5E45" w:rsidP="00D903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7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39D06990" w14:textId="77777777" w:rsidR="000E5E45" w:rsidRDefault="000E5E45" w:rsidP="00377097">
            <w:pPr>
              <w:ind w:firstLine="0"/>
            </w:pPr>
          </w:p>
          <w:p w14:paraId="0B6E8658" w14:textId="77777777" w:rsidR="00EC49FF" w:rsidRPr="00EC49FF" w:rsidRDefault="00EC49FF" w:rsidP="00EC49FF"/>
          <w:p w14:paraId="2A2486F5" w14:textId="77777777" w:rsidR="00EC49FF" w:rsidRPr="00EC49FF" w:rsidRDefault="00EC49FF" w:rsidP="00EC49FF"/>
          <w:p w14:paraId="565A2631" w14:textId="77777777" w:rsidR="00EC49FF" w:rsidRPr="00EC49FF" w:rsidRDefault="00EC49FF" w:rsidP="00EC49FF"/>
          <w:p w14:paraId="5B7800B0" w14:textId="77777777" w:rsidR="00EC49FF" w:rsidRPr="00EC49FF" w:rsidRDefault="00EC49FF" w:rsidP="00EC49FF">
            <w:pPr>
              <w:jc w:val="center"/>
            </w:pPr>
          </w:p>
        </w:tc>
      </w:tr>
      <w:tr w:rsidR="000E5E45" w14:paraId="4F318DC8" w14:textId="77777777" w:rsidTr="00D90324">
        <w:trPr>
          <w:trHeight w:val="546"/>
        </w:trPr>
        <w:tc>
          <w:tcPr>
            <w:tcW w:w="1419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35FE231C" w14:textId="77777777" w:rsidR="000E5E45" w:rsidRDefault="000E5E45" w:rsidP="00377097">
            <w:pPr>
              <w:jc w:val="left"/>
            </w:pPr>
          </w:p>
          <w:p w14:paraId="7195BCA4" w14:textId="77777777" w:rsidR="000E5E45" w:rsidRPr="0082731B" w:rsidRDefault="000E5E45" w:rsidP="00377097"/>
          <w:p w14:paraId="1872C6C2" w14:textId="77777777" w:rsidR="00D90324" w:rsidRDefault="00D90324" w:rsidP="00377097"/>
          <w:p w14:paraId="063FB89A" w14:textId="77777777" w:rsidR="00D90324" w:rsidRPr="00D90324" w:rsidRDefault="00D90324" w:rsidP="00D90324"/>
          <w:p w14:paraId="5599A14B" w14:textId="77777777" w:rsidR="000E5E45" w:rsidRPr="00D90324" w:rsidRDefault="000E5E45" w:rsidP="00D90324"/>
        </w:tc>
        <w:tc>
          <w:tcPr>
            <w:tcW w:w="5843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1CDA0AD" w14:textId="77777777" w:rsidR="000E5E45" w:rsidRDefault="000E5E45" w:rsidP="00377097">
            <w:pPr>
              <w:jc w:val="left"/>
            </w:pPr>
          </w:p>
        </w:tc>
        <w:tc>
          <w:tcPr>
            <w:tcW w:w="239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99CBF0" w14:textId="77777777" w:rsidR="000E5E45" w:rsidRPr="00486FBB" w:rsidRDefault="000E5E45" w:rsidP="00377097">
            <w:pPr>
              <w:ind w:firstLine="0"/>
            </w:pPr>
          </w:p>
        </w:tc>
      </w:tr>
    </w:tbl>
    <w:p w14:paraId="3B190919" w14:textId="77777777" w:rsidR="00486FBB" w:rsidRPr="00152200" w:rsidRDefault="00486FBB" w:rsidP="00760D16">
      <w:pPr>
        <w:tabs>
          <w:tab w:val="left" w:pos="5910"/>
        </w:tabs>
        <w:ind w:firstLine="0"/>
      </w:pPr>
    </w:p>
    <w:sectPr w:rsidR="00486FBB" w:rsidRPr="00152200">
      <w:footerReference w:type="default" r:id="rId8"/>
      <w:headerReference w:type="first" r:id="rId9"/>
      <w:footerReference w:type="first" r:id="rId10"/>
      <w:pgSz w:w="11907" w:h="16840" w:code="9"/>
      <w:pgMar w:top="1418" w:right="1134" w:bottom="1985" w:left="652" w:header="709" w:footer="1247" w:gutter="567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4963A" w14:textId="77777777" w:rsidR="00964FFB" w:rsidRDefault="00964FFB">
      <w:r>
        <w:separator/>
      </w:r>
    </w:p>
  </w:endnote>
  <w:endnote w:type="continuationSeparator" w:id="0">
    <w:p w14:paraId="6260747F" w14:textId="77777777" w:rsidR="00964FFB" w:rsidRDefault="0096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2" w:rightFromText="142" w:vertAnchor="page" w:horzAnchor="margin" w:tblpXSpec="center" w:tblpY="15435"/>
      <w:tblOverlap w:val="never"/>
      <w:tblW w:w="963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0"/>
      <w:gridCol w:w="4839"/>
      <w:gridCol w:w="1129"/>
      <w:gridCol w:w="2381"/>
    </w:tblGrid>
    <w:tr w:rsidR="00BD4C0E" w14:paraId="66839184" w14:textId="77777777" w:rsidTr="00F45DC7">
      <w:trPr>
        <w:trHeight w:hRule="exact" w:val="624"/>
      </w:trPr>
      <w:tc>
        <w:tcPr>
          <w:tcW w:w="1290" w:type="dxa"/>
        </w:tcPr>
        <w:p w14:paraId="3FAE345E" w14:textId="77777777" w:rsidR="00BD4C0E" w:rsidRDefault="00BD4C0E" w:rsidP="00F45DC7">
          <w:pPr>
            <w:ind w:firstLine="0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Název</w:t>
          </w:r>
        </w:p>
      </w:tc>
      <w:tc>
        <w:tcPr>
          <w:tcW w:w="4839" w:type="dxa"/>
          <w:tcBorders>
            <w:right w:val="single" w:sz="12" w:space="0" w:color="auto"/>
          </w:tcBorders>
          <w:vAlign w:val="center"/>
        </w:tcPr>
        <w:p w14:paraId="191BBEEF" w14:textId="77777777" w:rsidR="00BD4C0E" w:rsidRPr="00C36050" w:rsidRDefault="0036309C" w:rsidP="00F45DC7">
          <w:pPr>
            <w:ind w:firstLine="128"/>
            <w:rPr>
              <w:rFonts w:ascii="Arial" w:hAnsi="Arial" w:cs="Arial"/>
              <w:b/>
              <w:bCs/>
              <w:sz w:val="36"/>
              <w:szCs w:val="36"/>
            </w:rPr>
          </w:pPr>
          <w:r w:rsidRPr="00C36050">
            <w:rPr>
              <w:rFonts w:ascii="Arial" w:hAnsi="Arial" w:cs="Arial"/>
              <w:b/>
              <w:bCs/>
              <w:sz w:val="36"/>
              <w:szCs w:val="36"/>
            </w:rPr>
            <w:t>TITULNÍ LIST</w:t>
          </w:r>
        </w:p>
      </w:tc>
      <w:tc>
        <w:tcPr>
          <w:tcW w:w="1129" w:type="dxa"/>
          <w:tcBorders>
            <w:left w:val="single" w:sz="12" w:space="0" w:color="auto"/>
            <w:right w:val="single" w:sz="12" w:space="0" w:color="auto"/>
          </w:tcBorders>
        </w:tcPr>
        <w:p w14:paraId="5878A6EC" w14:textId="77777777" w:rsidR="00BD4C0E" w:rsidRDefault="00BD4C0E" w:rsidP="00F45DC7">
          <w:pPr>
            <w:ind w:firstLine="0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Strana</w:t>
          </w:r>
        </w:p>
        <w:p w14:paraId="27A88C3E" w14:textId="77777777" w:rsidR="00BD4C0E" w:rsidRDefault="00BD4C0E" w:rsidP="00F45DC7">
          <w:pPr>
            <w:spacing w:before="60"/>
            <w:ind w:firstLine="0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PAGE </w:instrText>
          </w:r>
          <w:r>
            <w:rPr>
              <w:rFonts w:ascii="Arial" w:hAnsi="Arial" w:cs="Arial"/>
              <w:sz w:val="16"/>
            </w:rPr>
            <w:fldChar w:fldCharType="separate"/>
          </w:r>
          <w:r w:rsidR="004E4DB6">
            <w:rPr>
              <w:rFonts w:ascii="Arial" w:hAnsi="Arial" w:cs="Arial"/>
              <w:noProof/>
              <w:sz w:val="16"/>
            </w:rPr>
            <w:t>1</w:t>
          </w:r>
          <w:r>
            <w:rPr>
              <w:rFonts w:ascii="Arial" w:hAnsi="Arial" w:cs="Arial"/>
              <w:sz w:val="16"/>
            </w:rPr>
            <w:fldChar w:fldCharType="end"/>
          </w:r>
          <w:r>
            <w:rPr>
              <w:rFonts w:ascii="Arial" w:hAnsi="Arial" w:cs="Arial"/>
              <w:sz w:val="16"/>
            </w:rPr>
            <w:t xml:space="preserve"> z </w:t>
          </w: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NUMPAGES </w:instrText>
          </w:r>
          <w:r>
            <w:rPr>
              <w:rFonts w:ascii="Arial" w:hAnsi="Arial" w:cs="Arial"/>
              <w:sz w:val="16"/>
            </w:rPr>
            <w:fldChar w:fldCharType="separate"/>
          </w:r>
          <w:r w:rsidR="004E4DB6">
            <w:rPr>
              <w:rFonts w:ascii="Arial" w:hAnsi="Arial" w:cs="Arial"/>
              <w:noProof/>
              <w:sz w:val="16"/>
            </w:rPr>
            <w:t>1</w:t>
          </w:r>
          <w:r>
            <w:rPr>
              <w:rFonts w:ascii="Arial" w:hAnsi="Arial" w:cs="Arial"/>
              <w:sz w:val="16"/>
            </w:rPr>
            <w:fldChar w:fldCharType="end"/>
          </w:r>
        </w:p>
      </w:tc>
      <w:tc>
        <w:tcPr>
          <w:tcW w:w="2381" w:type="dxa"/>
          <w:tcBorders>
            <w:left w:val="single" w:sz="12" w:space="0" w:color="auto"/>
          </w:tcBorders>
        </w:tcPr>
        <w:p w14:paraId="0818FE91" w14:textId="77777777" w:rsidR="00BD4C0E" w:rsidRDefault="00BD4C0E" w:rsidP="00F45DC7">
          <w:pPr>
            <w:ind w:firstLine="0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Arch. č.</w:t>
          </w:r>
        </w:p>
        <w:p w14:paraId="41EAC490" w14:textId="77777777" w:rsidR="00BD4C0E" w:rsidRDefault="00534404" w:rsidP="00F45DC7">
          <w:pPr>
            <w:ind w:firstLine="0"/>
            <w:jc w:val="center"/>
            <w:rPr>
              <w:rFonts w:ascii="Arial Narrow" w:hAnsi="Arial Narrow" w:cs="Arial"/>
              <w:b/>
              <w:bCs/>
            </w:rPr>
          </w:pPr>
          <w:bookmarkStart w:id="1" w:name="HLAVNIKOD"/>
          <w:bookmarkStart w:id="2" w:name="REVIZE"/>
          <w:bookmarkEnd w:id="1"/>
          <w:bookmarkEnd w:id="2"/>
          <w:r>
            <w:rPr>
              <w:rFonts w:ascii="Arial Narrow" w:hAnsi="Arial Narrow" w:cs="Arial"/>
              <w:b/>
              <w:bCs/>
            </w:rPr>
            <w:t>P22001</w:t>
          </w:r>
        </w:p>
      </w:tc>
    </w:tr>
  </w:tbl>
  <w:p w14:paraId="6072608C" w14:textId="77777777" w:rsidR="00BD4C0E" w:rsidRDefault="00BD4C0E" w:rsidP="003F56D9">
    <w:pPr>
      <w:pStyle w:val="Zpat"/>
      <w:ind w:firstLine="0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2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21"/>
      <w:gridCol w:w="6237"/>
      <w:gridCol w:w="1134"/>
      <w:gridCol w:w="1134"/>
    </w:tblGrid>
    <w:tr w:rsidR="00BD4C0E" w14:paraId="5F1ADA31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D48B7C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D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F7DC94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D5ED03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F25E5D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</w:tr>
    <w:tr w:rsidR="00BD4C0E" w14:paraId="4DC68CE3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3183C9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C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9984C6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874FBD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0AB4C9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</w:tr>
    <w:tr w:rsidR="00BD4C0E" w14:paraId="4BC703B4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17C2B2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B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950587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F01BDDE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DDE5D6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</w:tr>
    <w:tr w:rsidR="00BD4C0E" w14:paraId="1B561203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E5FCBD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b/>
              <w:i/>
              <w:noProof/>
              <w:sz w:val="16"/>
            </w:rPr>
            <w:t>Označení změny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1DAB2A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b/>
              <w:i/>
              <w:noProof/>
              <w:sz w:val="20"/>
            </w:rPr>
          </w:pPr>
          <w:r>
            <w:rPr>
              <w:rFonts w:ascii="Arial" w:hAnsi="Arial"/>
              <w:b/>
              <w:i/>
              <w:noProof/>
              <w:sz w:val="20"/>
            </w:rPr>
            <w:t>Název a stručný popis změny</w:t>
          </w: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33C2F32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b/>
              <w:i/>
              <w:noProof/>
              <w:sz w:val="16"/>
            </w:rPr>
          </w:pPr>
          <w:r>
            <w:rPr>
              <w:rFonts w:ascii="Arial" w:hAnsi="Arial"/>
              <w:b/>
              <w:i/>
              <w:noProof/>
              <w:sz w:val="16"/>
            </w:rPr>
            <w:t>Datum</w:t>
          </w: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EB48D6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b/>
              <w:i/>
              <w:noProof/>
              <w:sz w:val="16"/>
            </w:rPr>
          </w:pPr>
          <w:r>
            <w:rPr>
              <w:rFonts w:ascii="Arial" w:hAnsi="Arial"/>
              <w:b/>
              <w:i/>
              <w:noProof/>
              <w:sz w:val="16"/>
            </w:rPr>
            <w:t>Podpis</w:t>
          </w:r>
        </w:p>
      </w:tc>
    </w:tr>
  </w:tbl>
  <w:p w14:paraId="4FFDAF84" w14:textId="77777777" w:rsidR="00BD4C0E" w:rsidRDefault="00BD4C0E">
    <w:pPr>
      <w:jc w:val="left"/>
      <w:rPr>
        <w:sz w:val="16"/>
      </w:rPr>
    </w:pPr>
  </w:p>
  <w:tbl>
    <w:tblPr>
      <w:tblW w:w="9356" w:type="dxa"/>
      <w:tblInd w:w="-1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4820"/>
      <w:gridCol w:w="1701"/>
    </w:tblGrid>
    <w:tr w:rsidR="00BD4C0E" w14:paraId="3D699398" w14:textId="77777777">
      <w:trPr>
        <w:cantSplit/>
        <w:trHeight w:hRule="exact" w:val="284"/>
      </w:trPr>
      <w:tc>
        <w:tcPr>
          <w:tcW w:w="7655" w:type="dxa"/>
          <w:gridSpan w:val="2"/>
        </w:tcPr>
        <w:p w14:paraId="52433E28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2"/>
            </w:rPr>
          </w:pPr>
          <w:r>
            <w:rPr>
              <w:sz w:val="12"/>
            </w:rPr>
            <w:t>Formulář B-FM-7.5-03-16  / V10 / v.3 ke dni 12.07.2006</w:t>
          </w:r>
        </w:p>
      </w:tc>
      <w:tc>
        <w:tcPr>
          <w:tcW w:w="1701" w:type="dxa"/>
          <w:vAlign w:val="center"/>
        </w:tcPr>
        <w:p w14:paraId="78B47140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jc w:val="right"/>
            <w:rPr>
              <w:rFonts w:ascii="Arial" w:hAnsi="Arial" w:cs="Arial"/>
              <w:sz w:val="18"/>
            </w:rPr>
          </w:pPr>
        </w:p>
      </w:tc>
    </w:tr>
    <w:tr w:rsidR="00BD4C0E" w14:paraId="207993C9" w14:textId="77777777">
      <w:trPr>
        <w:trHeight w:hRule="exact" w:val="284"/>
      </w:trPr>
      <w:tc>
        <w:tcPr>
          <w:tcW w:w="2835" w:type="dxa"/>
          <w:vAlign w:val="center"/>
        </w:tcPr>
        <w:p w14:paraId="16500510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Výtisk číslo :</w:t>
          </w:r>
        </w:p>
      </w:tc>
      <w:tc>
        <w:tcPr>
          <w:tcW w:w="4820" w:type="dxa"/>
          <w:vAlign w:val="center"/>
        </w:tcPr>
        <w:p w14:paraId="16DEFE4C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Datum vydání : </w:t>
          </w:r>
          <w:r>
            <w:rPr>
              <w:rFonts w:ascii="Arial" w:hAnsi="Arial" w:cs="Arial"/>
              <w:sz w:val="18"/>
            </w:rPr>
            <w:tab/>
          </w:r>
        </w:p>
      </w:tc>
      <w:tc>
        <w:tcPr>
          <w:tcW w:w="1701" w:type="dxa"/>
          <w:vAlign w:val="center"/>
        </w:tcPr>
        <w:p w14:paraId="03CE6807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Strana :  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begin"/>
          </w:r>
          <w:r>
            <w:rPr>
              <w:rStyle w:val="slostrnky"/>
              <w:rFonts w:ascii="Arial" w:hAnsi="Arial" w:cs="Arial"/>
              <w:b/>
              <w:sz w:val="18"/>
            </w:rPr>
            <w:instrText xml:space="preserve"> PAGE </w:instrTex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separate"/>
          </w:r>
          <w:r>
            <w:rPr>
              <w:rStyle w:val="slostrnky"/>
              <w:rFonts w:ascii="Arial" w:hAnsi="Arial" w:cs="Arial"/>
              <w:b/>
              <w:noProof/>
              <w:sz w:val="18"/>
            </w:rPr>
            <w:t>1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end"/>
          </w:r>
          <w:r>
            <w:rPr>
              <w:rStyle w:val="slostrnky"/>
              <w:rFonts w:ascii="Arial" w:hAnsi="Arial" w:cs="Arial"/>
              <w:b/>
              <w:sz w:val="18"/>
            </w:rPr>
            <w:t xml:space="preserve"> z 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begin"/>
          </w:r>
          <w:r>
            <w:rPr>
              <w:rStyle w:val="slostrnky"/>
              <w:rFonts w:ascii="Arial" w:hAnsi="Arial" w:cs="Arial"/>
              <w:b/>
              <w:sz w:val="18"/>
            </w:rPr>
            <w:instrText xml:space="preserve"> NUMPAGES </w:instrTex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separate"/>
          </w:r>
          <w:r w:rsidR="00AC0A24">
            <w:rPr>
              <w:rStyle w:val="slostrnky"/>
              <w:rFonts w:ascii="Arial" w:hAnsi="Arial" w:cs="Arial"/>
              <w:b/>
              <w:noProof/>
              <w:sz w:val="18"/>
            </w:rPr>
            <w:t>1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end"/>
          </w:r>
        </w:p>
      </w:tc>
    </w:tr>
    <w:tr w:rsidR="00BD4C0E" w14:paraId="15103275" w14:textId="77777777">
      <w:trPr>
        <w:trHeight w:hRule="exact" w:val="284"/>
      </w:trPr>
      <w:tc>
        <w:tcPr>
          <w:tcW w:w="2835" w:type="dxa"/>
          <w:vAlign w:val="center"/>
        </w:tcPr>
        <w:p w14:paraId="7327452E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</w:p>
      </w:tc>
      <w:tc>
        <w:tcPr>
          <w:tcW w:w="4820" w:type="dxa"/>
          <w:vAlign w:val="center"/>
        </w:tcPr>
        <w:p w14:paraId="4495FAA2" w14:textId="77777777" w:rsidR="00BD4C0E" w:rsidRDefault="00BD4C0E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Kontroloval : </w:t>
          </w:r>
          <w:r>
            <w:rPr>
              <w:rFonts w:ascii="Arial" w:hAnsi="Arial" w:cs="Arial"/>
              <w:sz w:val="18"/>
            </w:rPr>
            <w:tab/>
          </w:r>
        </w:p>
      </w:tc>
      <w:tc>
        <w:tcPr>
          <w:tcW w:w="1701" w:type="dxa"/>
          <w:vAlign w:val="center"/>
        </w:tcPr>
        <w:p w14:paraId="48BCFBAF" w14:textId="77777777" w:rsidR="00BD4C0E" w:rsidRDefault="00BD4C0E">
          <w:pPr>
            <w:pStyle w:val="Zpat"/>
            <w:jc w:val="left"/>
            <w:rPr>
              <w:rFonts w:ascii="Arial" w:hAnsi="Arial" w:cs="Arial"/>
              <w:sz w:val="18"/>
            </w:rPr>
          </w:pPr>
        </w:p>
      </w:tc>
    </w:tr>
  </w:tbl>
  <w:p w14:paraId="296C69BA" w14:textId="77777777" w:rsidR="00BD4C0E" w:rsidRDefault="00BD4C0E">
    <w:pPr>
      <w:pStyle w:val="Zpat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488E6" w14:textId="77777777" w:rsidR="00964FFB" w:rsidRDefault="00964FFB">
      <w:r>
        <w:separator/>
      </w:r>
    </w:p>
  </w:footnote>
  <w:footnote w:type="continuationSeparator" w:id="0">
    <w:p w14:paraId="22236FC6" w14:textId="77777777" w:rsidR="00964FFB" w:rsidRDefault="00964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70" w:type="dxa"/>
      <w:tblInd w:w="-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82"/>
      <w:gridCol w:w="2132"/>
      <w:gridCol w:w="256"/>
    </w:tblGrid>
    <w:tr w:rsidR="00BD4C0E" w14:paraId="38B1EBC4" w14:textId="77777777">
      <w:tc>
        <w:tcPr>
          <w:tcW w:w="7082" w:type="dxa"/>
          <w:tcBorders>
            <w:top w:val="nil"/>
            <w:left w:val="nil"/>
            <w:bottom w:val="nil"/>
            <w:right w:val="nil"/>
          </w:tcBorders>
        </w:tcPr>
        <w:p w14:paraId="4B655159" w14:textId="23CF6A3D" w:rsidR="00BD4C0E" w:rsidRDefault="004E4DB6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noProof/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1" layoutInCell="1" allowOverlap="1" wp14:anchorId="4BBFFBA4" wp14:editId="209F8C20">
                <wp:simplePos x="0" y="0"/>
                <wp:positionH relativeFrom="page">
                  <wp:posOffset>5652770</wp:posOffset>
                </wp:positionH>
                <wp:positionV relativeFrom="page">
                  <wp:posOffset>-198120</wp:posOffset>
                </wp:positionV>
                <wp:extent cx="428625" cy="443865"/>
                <wp:effectExtent l="0" t="0" r="9525" b="0"/>
                <wp:wrapNone/>
                <wp:docPr id="27" name="obrázek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8625" cy="443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8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8EE9DA0" w14:textId="5696D49E" w:rsidR="00BD4C0E" w:rsidRDefault="004E4DB6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rFonts w:cs="Arial"/>
              <w:b/>
              <w:sz w:val="24"/>
            </w:rPr>
          </w:pPr>
          <w:r>
            <w:rPr>
              <w:rFonts w:cs="Arial"/>
              <w:bCs/>
              <w:noProof/>
              <w:sz w:val="24"/>
            </w:rPr>
            <w:drawing>
              <wp:anchor distT="0" distB="0" distL="114300" distR="114300" simplePos="0" relativeHeight="251658240" behindDoc="0" locked="1" layoutInCell="1" allowOverlap="1" wp14:anchorId="1F259E11" wp14:editId="6BAFE952">
                <wp:simplePos x="0" y="0"/>
                <wp:positionH relativeFrom="page">
                  <wp:posOffset>3744595</wp:posOffset>
                </wp:positionH>
                <wp:positionV relativeFrom="page">
                  <wp:posOffset>-234315</wp:posOffset>
                </wp:positionV>
                <wp:extent cx="465455" cy="481965"/>
                <wp:effectExtent l="0" t="0" r="0" b="0"/>
                <wp:wrapNone/>
                <wp:docPr id="39" name="obrázek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455" cy="4819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D4C0E">
            <w:rPr>
              <w:b/>
              <w:sz w:val="24"/>
            </w:rPr>
            <w:t>BLOCK</w:t>
          </w:r>
          <w:r w:rsidR="00BD4C0E">
            <w:rPr>
              <w:rFonts w:ascii="Symbol" w:hAnsi="Symbol"/>
              <w:b/>
              <w:sz w:val="24"/>
              <w:vertAlign w:val="superscript"/>
            </w:rPr>
            <w:t></w:t>
          </w:r>
          <w:r w:rsidR="00BD4C0E">
            <w:rPr>
              <w:b/>
              <w:sz w:val="24"/>
            </w:rPr>
            <w:t xml:space="preserve"> a.s. </w:t>
          </w:r>
        </w:p>
        <w:p w14:paraId="4521B1E1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  <w:tab w:val="left" w:pos="1021"/>
            </w:tabs>
            <w:rPr>
              <w:sz w:val="36"/>
            </w:rPr>
          </w:pPr>
        </w:p>
      </w:tc>
    </w:tr>
    <w:tr w:rsidR="00BD4C0E" w14:paraId="0FFD582E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1CAE8EAE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Název:</w:t>
          </w:r>
          <w:r>
            <w:rPr>
              <w:b/>
              <w:bCs/>
            </w:rPr>
            <w:tab/>
          </w:r>
        </w:p>
      </w:tc>
      <w:tc>
        <w:tcPr>
          <w:tcW w:w="2132" w:type="dxa"/>
        </w:tcPr>
        <w:p w14:paraId="6FA45FD5" w14:textId="77777777" w:rsidR="00BD4C0E" w:rsidRDefault="00BD4C0E">
          <w:pPr>
            <w:pStyle w:val="Zhlav"/>
            <w:jc w:val="left"/>
            <w:rPr>
              <w:sz w:val="16"/>
            </w:rPr>
          </w:pPr>
          <w:r>
            <w:rPr>
              <w:sz w:val="16"/>
            </w:rPr>
            <w:t>Číslo zakázky:</w:t>
          </w:r>
        </w:p>
      </w:tc>
    </w:tr>
    <w:tr w:rsidR="00BD4C0E" w14:paraId="6B321FE1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052CA279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</w:r>
        </w:p>
      </w:tc>
      <w:tc>
        <w:tcPr>
          <w:tcW w:w="2132" w:type="dxa"/>
        </w:tcPr>
        <w:p w14:paraId="1C61B38E" w14:textId="77777777" w:rsidR="00BD4C0E" w:rsidRDefault="00BD4C0E">
          <w:pPr>
            <w:pStyle w:val="Zhlav"/>
            <w:jc w:val="left"/>
            <w:rPr>
              <w:b/>
            </w:rPr>
          </w:pPr>
        </w:p>
      </w:tc>
    </w:tr>
    <w:tr w:rsidR="00BD4C0E" w14:paraId="139876B1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7CFDFE02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Objekt:</w:t>
          </w:r>
          <w:r>
            <w:rPr>
              <w:b/>
              <w:bCs/>
            </w:rPr>
            <w:tab/>
            <w:t xml:space="preserve">  </w:t>
          </w:r>
        </w:p>
      </w:tc>
      <w:tc>
        <w:tcPr>
          <w:tcW w:w="2132" w:type="dxa"/>
        </w:tcPr>
        <w:p w14:paraId="37069BEC" w14:textId="77777777" w:rsidR="00BD4C0E" w:rsidRDefault="00BD4C0E">
          <w:pPr>
            <w:pStyle w:val="Zhlav"/>
            <w:jc w:val="left"/>
            <w:rPr>
              <w:sz w:val="16"/>
            </w:rPr>
          </w:pPr>
          <w:r>
            <w:rPr>
              <w:sz w:val="16"/>
            </w:rPr>
            <w:t>Kód:</w:t>
          </w:r>
        </w:p>
      </w:tc>
    </w:tr>
    <w:tr w:rsidR="00BD4C0E" w14:paraId="7541497B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5B0E227D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  <w:t xml:space="preserve">     </w:t>
          </w:r>
        </w:p>
      </w:tc>
      <w:tc>
        <w:tcPr>
          <w:tcW w:w="2132" w:type="dxa"/>
        </w:tcPr>
        <w:p w14:paraId="484E0C79" w14:textId="77777777" w:rsidR="00BD4C0E" w:rsidRDefault="00BD4C0E">
          <w:pPr>
            <w:pStyle w:val="Zhlav"/>
            <w:jc w:val="left"/>
            <w:rPr>
              <w:b/>
            </w:rPr>
          </w:pPr>
          <w:r>
            <w:rPr>
              <w:b/>
            </w:rPr>
            <w:t xml:space="preserve"> /  </w:t>
          </w:r>
        </w:p>
      </w:tc>
    </w:tr>
  </w:tbl>
  <w:p w14:paraId="64ACF77B" w14:textId="77777777" w:rsidR="00BD4C0E" w:rsidRDefault="00BD4C0E">
    <w:pPr>
      <w:pStyle w:val="Zhlav"/>
      <w:rPr>
        <w:sz w:val="32"/>
      </w:rPr>
    </w:pPr>
  </w:p>
  <w:tbl>
    <w:tblPr>
      <w:tblW w:w="0" w:type="auto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6691"/>
    </w:tblGrid>
    <w:tr w:rsidR="00BD4C0E" w14:paraId="20C5CAA9" w14:textId="77777777">
      <w:trPr>
        <w:trHeight w:val="340"/>
      </w:trPr>
      <w:tc>
        <w:tcPr>
          <w:tcW w:w="2552" w:type="dxa"/>
          <w:tcBorders>
            <w:bottom w:val="single" w:sz="4" w:space="0" w:color="auto"/>
          </w:tcBorders>
          <w:vAlign w:val="center"/>
        </w:tcPr>
        <w:p w14:paraId="5A9F1701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Investor</w:t>
          </w:r>
        </w:p>
      </w:tc>
      <w:tc>
        <w:tcPr>
          <w:tcW w:w="6691" w:type="dxa"/>
          <w:tcBorders>
            <w:bottom w:val="single" w:sz="4" w:space="0" w:color="auto"/>
          </w:tcBorders>
          <w:vAlign w:val="center"/>
        </w:tcPr>
        <w:p w14:paraId="24425BBB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 xml:space="preserve"> </w:t>
          </w:r>
        </w:p>
      </w:tc>
    </w:tr>
    <w:tr w:rsidR="00BD4C0E" w14:paraId="7C1893BB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EFC71EF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Místo zakázky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5ABD50A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  <w:tr w:rsidR="00BD4C0E" w14:paraId="48F74F01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5E8687D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Stupeň projektu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FFD717B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 xml:space="preserve"> </w:t>
          </w:r>
        </w:p>
      </w:tc>
    </w:tr>
    <w:tr w:rsidR="00BD4C0E" w14:paraId="24555594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29EB29A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HIP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D36A499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  <w:tr w:rsidR="00BD4C0E" w14:paraId="2407F4F8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8C0D9FE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Projektant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977CD34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  <w:tr w:rsidR="00BD4C0E" w14:paraId="248679F3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04DA6F5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Zodpovědný projektant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E0AEF2E" w14:textId="77777777" w:rsidR="00BD4C0E" w:rsidRDefault="00BD4C0E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</w:tbl>
  <w:p w14:paraId="560128A2" w14:textId="77777777" w:rsidR="00BD4C0E" w:rsidRDefault="00BD4C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4C602F6"/>
    <w:lvl w:ilvl="0">
      <w:numFmt w:val="decimal"/>
      <w:lvlText w:val="*"/>
      <w:lvlJc w:val="left"/>
    </w:lvl>
  </w:abstractNum>
  <w:abstractNum w:abstractNumId="1">
    <w:nsid w:val="0C1A6F4B"/>
    <w:multiLevelType w:val="hybridMultilevel"/>
    <w:tmpl w:val="90EC164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0014C"/>
    <w:multiLevelType w:val="multilevel"/>
    <w:tmpl w:val="402ADFF6"/>
    <w:lvl w:ilvl="0">
      <w:start w:val="1"/>
      <w:numFmt w:val="decimal"/>
      <w:pStyle w:val="Nadpis1"/>
      <w:suff w:val="space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539" w:hanging="539"/>
      </w:pPr>
      <w:rPr>
        <w:rFonts w:hint="default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4D6B52AA"/>
    <w:multiLevelType w:val="hybridMultilevel"/>
    <w:tmpl w:val="824AB38C"/>
    <w:lvl w:ilvl="0" w:tplc="B57E35D4">
      <w:start w:val="1"/>
      <w:numFmt w:val="upperLetter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605" w:hanging="360"/>
      </w:pPr>
    </w:lvl>
    <w:lvl w:ilvl="2" w:tplc="0405001B" w:tentative="1">
      <w:start w:val="1"/>
      <w:numFmt w:val="lowerRoman"/>
      <w:lvlText w:val="%3."/>
      <w:lvlJc w:val="right"/>
      <w:pPr>
        <w:ind w:left="2325" w:hanging="180"/>
      </w:pPr>
    </w:lvl>
    <w:lvl w:ilvl="3" w:tplc="0405000F" w:tentative="1">
      <w:start w:val="1"/>
      <w:numFmt w:val="decimal"/>
      <w:lvlText w:val="%4."/>
      <w:lvlJc w:val="left"/>
      <w:pPr>
        <w:ind w:left="3045" w:hanging="360"/>
      </w:pPr>
    </w:lvl>
    <w:lvl w:ilvl="4" w:tplc="04050019" w:tentative="1">
      <w:start w:val="1"/>
      <w:numFmt w:val="lowerLetter"/>
      <w:lvlText w:val="%5."/>
      <w:lvlJc w:val="left"/>
      <w:pPr>
        <w:ind w:left="3765" w:hanging="360"/>
      </w:pPr>
    </w:lvl>
    <w:lvl w:ilvl="5" w:tplc="0405001B" w:tentative="1">
      <w:start w:val="1"/>
      <w:numFmt w:val="lowerRoman"/>
      <w:lvlText w:val="%6."/>
      <w:lvlJc w:val="right"/>
      <w:pPr>
        <w:ind w:left="4485" w:hanging="180"/>
      </w:pPr>
    </w:lvl>
    <w:lvl w:ilvl="6" w:tplc="0405000F" w:tentative="1">
      <w:start w:val="1"/>
      <w:numFmt w:val="decimal"/>
      <w:lvlText w:val="%7."/>
      <w:lvlJc w:val="left"/>
      <w:pPr>
        <w:ind w:left="5205" w:hanging="360"/>
      </w:pPr>
    </w:lvl>
    <w:lvl w:ilvl="7" w:tplc="04050019" w:tentative="1">
      <w:start w:val="1"/>
      <w:numFmt w:val="lowerLetter"/>
      <w:lvlText w:val="%8."/>
      <w:lvlJc w:val="left"/>
      <w:pPr>
        <w:ind w:left="5925" w:hanging="360"/>
      </w:pPr>
    </w:lvl>
    <w:lvl w:ilvl="8" w:tplc="040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4F7457E6"/>
    <w:multiLevelType w:val="hybridMultilevel"/>
    <w:tmpl w:val="3BDE0DDC"/>
    <w:lvl w:ilvl="0" w:tplc="E4E6DBB4">
      <w:start w:val="75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-"/>
        <w:legacy w:legacy="1" w:legacySpace="120" w:legacyIndent="570"/>
        <w:lvlJc w:val="left"/>
        <w:pPr>
          <w:ind w:left="930" w:hanging="570"/>
        </w:pPr>
      </w:lvl>
    </w:lvlOverride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hyphenationZone w:val="425"/>
  <w:drawingGridHorizontalSpacing w:val="57"/>
  <w:drawingGridVerticalSpacing w:val="57"/>
  <w:displayHorizontalDrawingGridEvery w:val="5"/>
  <w:displayVerticalDrawingGridEvery w:val="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4F4"/>
    <w:rsid w:val="00011EE6"/>
    <w:rsid w:val="00012299"/>
    <w:rsid w:val="0001333D"/>
    <w:rsid w:val="00013A3F"/>
    <w:rsid w:val="00017E90"/>
    <w:rsid w:val="00023D4A"/>
    <w:rsid w:val="0004052A"/>
    <w:rsid w:val="00043FE6"/>
    <w:rsid w:val="00052058"/>
    <w:rsid w:val="00053F76"/>
    <w:rsid w:val="0008235F"/>
    <w:rsid w:val="000A088C"/>
    <w:rsid w:val="000A3FF3"/>
    <w:rsid w:val="000A7959"/>
    <w:rsid w:val="000B3731"/>
    <w:rsid w:val="000B3F27"/>
    <w:rsid w:val="000C101E"/>
    <w:rsid w:val="000C2925"/>
    <w:rsid w:val="000E3E81"/>
    <w:rsid w:val="000E5B5C"/>
    <w:rsid w:val="000E5E45"/>
    <w:rsid w:val="000E6562"/>
    <w:rsid w:val="000E6C58"/>
    <w:rsid w:val="001244D4"/>
    <w:rsid w:val="001325F1"/>
    <w:rsid w:val="0013268D"/>
    <w:rsid w:val="00136411"/>
    <w:rsid w:val="00152200"/>
    <w:rsid w:val="00154011"/>
    <w:rsid w:val="001540EA"/>
    <w:rsid w:val="001733C7"/>
    <w:rsid w:val="00183ECE"/>
    <w:rsid w:val="00184064"/>
    <w:rsid w:val="001930EE"/>
    <w:rsid w:val="001A065D"/>
    <w:rsid w:val="001A69F7"/>
    <w:rsid w:val="001B4D3C"/>
    <w:rsid w:val="001B6762"/>
    <w:rsid w:val="001C4E44"/>
    <w:rsid w:val="001D0862"/>
    <w:rsid w:val="001E3A64"/>
    <w:rsid w:val="001E73CD"/>
    <w:rsid w:val="001E7C07"/>
    <w:rsid w:val="001F26A7"/>
    <w:rsid w:val="002158AE"/>
    <w:rsid w:val="00220C87"/>
    <w:rsid w:val="002245C4"/>
    <w:rsid w:val="00227433"/>
    <w:rsid w:val="00272D97"/>
    <w:rsid w:val="00282CFB"/>
    <w:rsid w:val="002A5D37"/>
    <w:rsid w:val="002A66C7"/>
    <w:rsid w:val="002B1272"/>
    <w:rsid w:val="002C1586"/>
    <w:rsid w:val="002D4F28"/>
    <w:rsid w:val="002D7818"/>
    <w:rsid w:val="002E2C6B"/>
    <w:rsid w:val="002E334D"/>
    <w:rsid w:val="00300FB0"/>
    <w:rsid w:val="00302C3B"/>
    <w:rsid w:val="00302E8A"/>
    <w:rsid w:val="00303E0C"/>
    <w:rsid w:val="00305BA0"/>
    <w:rsid w:val="00316B3A"/>
    <w:rsid w:val="0031781D"/>
    <w:rsid w:val="003178E9"/>
    <w:rsid w:val="003242FE"/>
    <w:rsid w:val="00335567"/>
    <w:rsid w:val="003424BD"/>
    <w:rsid w:val="0034314C"/>
    <w:rsid w:val="003469AE"/>
    <w:rsid w:val="00350A62"/>
    <w:rsid w:val="0036309C"/>
    <w:rsid w:val="003645B2"/>
    <w:rsid w:val="00377097"/>
    <w:rsid w:val="0038316C"/>
    <w:rsid w:val="00386D85"/>
    <w:rsid w:val="003907F8"/>
    <w:rsid w:val="00391083"/>
    <w:rsid w:val="00397687"/>
    <w:rsid w:val="003A08A4"/>
    <w:rsid w:val="003A67C8"/>
    <w:rsid w:val="003B68F2"/>
    <w:rsid w:val="003C019F"/>
    <w:rsid w:val="003C2832"/>
    <w:rsid w:val="003C3E47"/>
    <w:rsid w:val="003D64DA"/>
    <w:rsid w:val="003D7387"/>
    <w:rsid w:val="003E2961"/>
    <w:rsid w:val="003E35BC"/>
    <w:rsid w:val="003F2129"/>
    <w:rsid w:val="003F5517"/>
    <w:rsid w:val="003F56D9"/>
    <w:rsid w:val="003F70D8"/>
    <w:rsid w:val="004029D7"/>
    <w:rsid w:val="00407C76"/>
    <w:rsid w:val="00421F12"/>
    <w:rsid w:val="004221FC"/>
    <w:rsid w:val="00422535"/>
    <w:rsid w:val="00431054"/>
    <w:rsid w:val="00431406"/>
    <w:rsid w:val="004327B3"/>
    <w:rsid w:val="00434292"/>
    <w:rsid w:val="004343C6"/>
    <w:rsid w:val="004349B5"/>
    <w:rsid w:val="00456A15"/>
    <w:rsid w:val="00471810"/>
    <w:rsid w:val="004719F0"/>
    <w:rsid w:val="0047307B"/>
    <w:rsid w:val="00474F2D"/>
    <w:rsid w:val="004774DD"/>
    <w:rsid w:val="0048357B"/>
    <w:rsid w:val="00486FBB"/>
    <w:rsid w:val="0049750B"/>
    <w:rsid w:val="004A185D"/>
    <w:rsid w:val="004A4614"/>
    <w:rsid w:val="004A598A"/>
    <w:rsid w:val="004B4674"/>
    <w:rsid w:val="004B565D"/>
    <w:rsid w:val="004C2809"/>
    <w:rsid w:val="004C475D"/>
    <w:rsid w:val="004C4C84"/>
    <w:rsid w:val="004E3FFD"/>
    <w:rsid w:val="004E4DB6"/>
    <w:rsid w:val="004E69BC"/>
    <w:rsid w:val="004F557C"/>
    <w:rsid w:val="0051011F"/>
    <w:rsid w:val="00520393"/>
    <w:rsid w:val="00530DB3"/>
    <w:rsid w:val="00531355"/>
    <w:rsid w:val="00534404"/>
    <w:rsid w:val="00536077"/>
    <w:rsid w:val="0054117A"/>
    <w:rsid w:val="00543748"/>
    <w:rsid w:val="00543E22"/>
    <w:rsid w:val="00551799"/>
    <w:rsid w:val="0055566D"/>
    <w:rsid w:val="005565F4"/>
    <w:rsid w:val="00570EFE"/>
    <w:rsid w:val="00576B1C"/>
    <w:rsid w:val="00583199"/>
    <w:rsid w:val="005930F8"/>
    <w:rsid w:val="005B3BBC"/>
    <w:rsid w:val="005C3834"/>
    <w:rsid w:val="005D2F0C"/>
    <w:rsid w:val="005D34DF"/>
    <w:rsid w:val="005D7B1F"/>
    <w:rsid w:val="005E5877"/>
    <w:rsid w:val="005F090E"/>
    <w:rsid w:val="006020E9"/>
    <w:rsid w:val="00602FF7"/>
    <w:rsid w:val="0061766B"/>
    <w:rsid w:val="00621D93"/>
    <w:rsid w:val="00624C38"/>
    <w:rsid w:val="00624DCC"/>
    <w:rsid w:val="00631941"/>
    <w:rsid w:val="00641028"/>
    <w:rsid w:val="00643736"/>
    <w:rsid w:val="00645F59"/>
    <w:rsid w:val="00652B77"/>
    <w:rsid w:val="00656D37"/>
    <w:rsid w:val="00664531"/>
    <w:rsid w:val="00676AE7"/>
    <w:rsid w:val="00680406"/>
    <w:rsid w:val="0068311D"/>
    <w:rsid w:val="00697F92"/>
    <w:rsid w:val="006A1DE9"/>
    <w:rsid w:val="006B403F"/>
    <w:rsid w:val="006E04DB"/>
    <w:rsid w:val="006F12A4"/>
    <w:rsid w:val="006F6EAA"/>
    <w:rsid w:val="00702385"/>
    <w:rsid w:val="007046F2"/>
    <w:rsid w:val="0070491A"/>
    <w:rsid w:val="0071299A"/>
    <w:rsid w:val="00720710"/>
    <w:rsid w:val="00733D77"/>
    <w:rsid w:val="00734E8A"/>
    <w:rsid w:val="007450B1"/>
    <w:rsid w:val="00745279"/>
    <w:rsid w:val="00746480"/>
    <w:rsid w:val="00746FFE"/>
    <w:rsid w:val="0074722C"/>
    <w:rsid w:val="00751C26"/>
    <w:rsid w:val="007561B1"/>
    <w:rsid w:val="00760D16"/>
    <w:rsid w:val="0076186F"/>
    <w:rsid w:val="00780FE7"/>
    <w:rsid w:val="00781B49"/>
    <w:rsid w:val="00786285"/>
    <w:rsid w:val="00786D74"/>
    <w:rsid w:val="00790AA0"/>
    <w:rsid w:val="0079300D"/>
    <w:rsid w:val="007A2A85"/>
    <w:rsid w:val="007A3E78"/>
    <w:rsid w:val="007A7EBB"/>
    <w:rsid w:val="007B36EC"/>
    <w:rsid w:val="007B73BB"/>
    <w:rsid w:val="007C24D3"/>
    <w:rsid w:val="007C31F5"/>
    <w:rsid w:val="007C4D42"/>
    <w:rsid w:val="007E5FD5"/>
    <w:rsid w:val="007F05F9"/>
    <w:rsid w:val="007F2559"/>
    <w:rsid w:val="00801FE2"/>
    <w:rsid w:val="0081199D"/>
    <w:rsid w:val="00813F79"/>
    <w:rsid w:val="00814BDB"/>
    <w:rsid w:val="00817434"/>
    <w:rsid w:val="00820A6C"/>
    <w:rsid w:val="00824755"/>
    <w:rsid w:val="0082534F"/>
    <w:rsid w:val="0082580D"/>
    <w:rsid w:val="0082731B"/>
    <w:rsid w:val="008306C3"/>
    <w:rsid w:val="00830B93"/>
    <w:rsid w:val="00836D3E"/>
    <w:rsid w:val="0085019C"/>
    <w:rsid w:val="008529F8"/>
    <w:rsid w:val="00856739"/>
    <w:rsid w:val="008602B3"/>
    <w:rsid w:val="00860D95"/>
    <w:rsid w:val="00865B11"/>
    <w:rsid w:val="00870E67"/>
    <w:rsid w:val="00872A16"/>
    <w:rsid w:val="008745A0"/>
    <w:rsid w:val="00895BCA"/>
    <w:rsid w:val="008C1F91"/>
    <w:rsid w:val="008C68B9"/>
    <w:rsid w:val="008E061B"/>
    <w:rsid w:val="008E628B"/>
    <w:rsid w:val="008E7EAF"/>
    <w:rsid w:val="008F156B"/>
    <w:rsid w:val="008F2840"/>
    <w:rsid w:val="009001F8"/>
    <w:rsid w:val="00901F98"/>
    <w:rsid w:val="00902D20"/>
    <w:rsid w:val="00903D4A"/>
    <w:rsid w:val="00910A1C"/>
    <w:rsid w:val="00920C4F"/>
    <w:rsid w:val="009416DE"/>
    <w:rsid w:val="00943E7D"/>
    <w:rsid w:val="00956161"/>
    <w:rsid w:val="00962AA9"/>
    <w:rsid w:val="00964FFB"/>
    <w:rsid w:val="0097270D"/>
    <w:rsid w:val="00980F2E"/>
    <w:rsid w:val="009810BF"/>
    <w:rsid w:val="00993284"/>
    <w:rsid w:val="0099659D"/>
    <w:rsid w:val="009A0F3F"/>
    <w:rsid w:val="009A5C22"/>
    <w:rsid w:val="009C0F05"/>
    <w:rsid w:val="009C2629"/>
    <w:rsid w:val="009D13A9"/>
    <w:rsid w:val="009E1AA4"/>
    <w:rsid w:val="00A10B1F"/>
    <w:rsid w:val="00A236CE"/>
    <w:rsid w:val="00A2417A"/>
    <w:rsid w:val="00A31976"/>
    <w:rsid w:val="00A479CE"/>
    <w:rsid w:val="00A502D2"/>
    <w:rsid w:val="00A627A4"/>
    <w:rsid w:val="00A71C60"/>
    <w:rsid w:val="00A75349"/>
    <w:rsid w:val="00A87E9C"/>
    <w:rsid w:val="00A968BE"/>
    <w:rsid w:val="00AA26DF"/>
    <w:rsid w:val="00AA47AD"/>
    <w:rsid w:val="00AC0A24"/>
    <w:rsid w:val="00AD0515"/>
    <w:rsid w:val="00AD6E1D"/>
    <w:rsid w:val="00AE5AA0"/>
    <w:rsid w:val="00AE618D"/>
    <w:rsid w:val="00AE61D0"/>
    <w:rsid w:val="00AE6AC5"/>
    <w:rsid w:val="00AE7207"/>
    <w:rsid w:val="00AF1F85"/>
    <w:rsid w:val="00B00EB9"/>
    <w:rsid w:val="00B10AEB"/>
    <w:rsid w:val="00B21D40"/>
    <w:rsid w:val="00B23071"/>
    <w:rsid w:val="00B24023"/>
    <w:rsid w:val="00B26DEF"/>
    <w:rsid w:val="00B26EEB"/>
    <w:rsid w:val="00B33987"/>
    <w:rsid w:val="00B34B10"/>
    <w:rsid w:val="00B4131B"/>
    <w:rsid w:val="00B426F2"/>
    <w:rsid w:val="00B53706"/>
    <w:rsid w:val="00B645ED"/>
    <w:rsid w:val="00B65116"/>
    <w:rsid w:val="00B747F0"/>
    <w:rsid w:val="00B772F6"/>
    <w:rsid w:val="00B77A65"/>
    <w:rsid w:val="00B84F79"/>
    <w:rsid w:val="00B94DF8"/>
    <w:rsid w:val="00BA20C2"/>
    <w:rsid w:val="00BA59A3"/>
    <w:rsid w:val="00BB15B4"/>
    <w:rsid w:val="00BB33F0"/>
    <w:rsid w:val="00BC4ED6"/>
    <w:rsid w:val="00BC787B"/>
    <w:rsid w:val="00BD4C0E"/>
    <w:rsid w:val="00BD5321"/>
    <w:rsid w:val="00BE02BD"/>
    <w:rsid w:val="00BE2926"/>
    <w:rsid w:val="00BE34CB"/>
    <w:rsid w:val="00C36050"/>
    <w:rsid w:val="00C44999"/>
    <w:rsid w:val="00C47D5D"/>
    <w:rsid w:val="00C57F4B"/>
    <w:rsid w:val="00C60D81"/>
    <w:rsid w:val="00C679CF"/>
    <w:rsid w:val="00C707EF"/>
    <w:rsid w:val="00C742AE"/>
    <w:rsid w:val="00C82E82"/>
    <w:rsid w:val="00C830AB"/>
    <w:rsid w:val="00C84C10"/>
    <w:rsid w:val="00C867B9"/>
    <w:rsid w:val="00CC2944"/>
    <w:rsid w:val="00CC300A"/>
    <w:rsid w:val="00CD2688"/>
    <w:rsid w:val="00CD379C"/>
    <w:rsid w:val="00CE5F02"/>
    <w:rsid w:val="00CF6534"/>
    <w:rsid w:val="00D040C0"/>
    <w:rsid w:val="00D058C5"/>
    <w:rsid w:val="00D1216B"/>
    <w:rsid w:val="00D12D72"/>
    <w:rsid w:val="00D15DD9"/>
    <w:rsid w:val="00D21B3E"/>
    <w:rsid w:val="00D24C0A"/>
    <w:rsid w:val="00D37422"/>
    <w:rsid w:val="00D433ED"/>
    <w:rsid w:val="00D43BF8"/>
    <w:rsid w:val="00D45005"/>
    <w:rsid w:val="00D507D3"/>
    <w:rsid w:val="00D577A6"/>
    <w:rsid w:val="00D60576"/>
    <w:rsid w:val="00D636B1"/>
    <w:rsid w:val="00D770ED"/>
    <w:rsid w:val="00D8039B"/>
    <w:rsid w:val="00D81820"/>
    <w:rsid w:val="00D82C5C"/>
    <w:rsid w:val="00D90324"/>
    <w:rsid w:val="00D90FBC"/>
    <w:rsid w:val="00D934E6"/>
    <w:rsid w:val="00D936A8"/>
    <w:rsid w:val="00DA2D5C"/>
    <w:rsid w:val="00DB5AB2"/>
    <w:rsid w:val="00DC187C"/>
    <w:rsid w:val="00DE49CD"/>
    <w:rsid w:val="00DF6D05"/>
    <w:rsid w:val="00E00275"/>
    <w:rsid w:val="00E0244A"/>
    <w:rsid w:val="00E106CB"/>
    <w:rsid w:val="00E21320"/>
    <w:rsid w:val="00E254B4"/>
    <w:rsid w:val="00E33C83"/>
    <w:rsid w:val="00E57430"/>
    <w:rsid w:val="00E63BE4"/>
    <w:rsid w:val="00E71275"/>
    <w:rsid w:val="00E728B6"/>
    <w:rsid w:val="00E82343"/>
    <w:rsid w:val="00E95BAB"/>
    <w:rsid w:val="00E97A29"/>
    <w:rsid w:val="00EA1BF4"/>
    <w:rsid w:val="00EA2FCF"/>
    <w:rsid w:val="00EA44F4"/>
    <w:rsid w:val="00EA4959"/>
    <w:rsid w:val="00EB1313"/>
    <w:rsid w:val="00EC0DEE"/>
    <w:rsid w:val="00EC49FF"/>
    <w:rsid w:val="00EC5728"/>
    <w:rsid w:val="00ED19C6"/>
    <w:rsid w:val="00ED38DE"/>
    <w:rsid w:val="00EE228D"/>
    <w:rsid w:val="00EF1C1F"/>
    <w:rsid w:val="00EF2B00"/>
    <w:rsid w:val="00EF6296"/>
    <w:rsid w:val="00F065AB"/>
    <w:rsid w:val="00F068D6"/>
    <w:rsid w:val="00F13CFD"/>
    <w:rsid w:val="00F15686"/>
    <w:rsid w:val="00F2570F"/>
    <w:rsid w:val="00F27292"/>
    <w:rsid w:val="00F35C8D"/>
    <w:rsid w:val="00F45DC7"/>
    <w:rsid w:val="00F53624"/>
    <w:rsid w:val="00F54F45"/>
    <w:rsid w:val="00F57C4C"/>
    <w:rsid w:val="00F6664E"/>
    <w:rsid w:val="00F703AA"/>
    <w:rsid w:val="00F74422"/>
    <w:rsid w:val="00F809C5"/>
    <w:rsid w:val="00F84CA6"/>
    <w:rsid w:val="00F9184D"/>
    <w:rsid w:val="00FA791E"/>
    <w:rsid w:val="00FC1FFB"/>
    <w:rsid w:val="00FC2CFF"/>
    <w:rsid w:val="00FD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B9757B"/>
  <w15:chartTrackingRefBased/>
  <w15:docId w15:val="{01515AD9-2523-4E0A-9CB2-6AB393E0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53624"/>
    <w:pPr>
      <w:ind w:firstLine="567"/>
      <w:jc w:val="both"/>
    </w:pPr>
    <w:rPr>
      <w:sz w:val="24"/>
      <w:szCs w:val="24"/>
    </w:rPr>
  </w:style>
  <w:style w:type="paragraph" w:styleId="Nadpis1">
    <w:name w:val="heading 1"/>
    <w:next w:val="Normln"/>
    <w:qFormat/>
    <w:rsid w:val="00F53624"/>
    <w:pPr>
      <w:keepNext/>
      <w:numPr>
        <w:numId w:val="1"/>
      </w:numPr>
      <w:spacing w:before="240" w:after="60"/>
      <w:ind w:left="936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next w:val="Normln"/>
    <w:qFormat/>
    <w:rsid w:val="00F53624"/>
    <w:pPr>
      <w:keepNext/>
      <w:numPr>
        <w:ilvl w:val="1"/>
        <w:numId w:val="1"/>
      </w:numPr>
      <w:spacing w:before="240" w:after="60"/>
      <w:ind w:left="1106"/>
      <w:outlineLvl w:val="1"/>
    </w:pPr>
    <w:rPr>
      <w:rFonts w:ascii="Arial" w:hAnsi="Arial" w:cs="Arial"/>
      <w:b/>
      <w:bCs/>
      <w:sz w:val="28"/>
      <w:szCs w:val="28"/>
    </w:rPr>
  </w:style>
  <w:style w:type="paragraph" w:styleId="Nadpis3">
    <w:name w:val="heading 3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pPr>
      <w:keepNext/>
      <w:jc w:val="right"/>
      <w:outlineLvl w:val="3"/>
    </w:pPr>
    <w:rPr>
      <w:rFonts w:ascii="Arial" w:hAnsi="Arial" w:cs="Arial"/>
      <w:b/>
      <w:bCs/>
      <w:sz w:val="36"/>
    </w:rPr>
  </w:style>
  <w:style w:type="paragraph" w:styleId="Nadpis5">
    <w:name w:val="heading 5"/>
    <w:basedOn w:val="Normln"/>
    <w:next w:val="Normln"/>
    <w:qFormat/>
    <w:pPr>
      <w:keepNext/>
      <w:jc w:val="left"/>
      <w:outlineLvl w:val="4"/>
    </w:pPr>
    <w:rPr>
      <w:rFonts w:ascii="Arial Narrow" w:hAnsi="Arial Narrow" w:cs="Arial"/>
      <w:b/>
      <w:bCs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 Narrow" w:hAnsi="Arial Narrow" w:cs="Arial"/>
      <w:sz w:val="40"/>
    </w:rPr>
  </w:style>
  <w:style w:type="paragraph" w:styleId="Nadpis7">
    <w:name w:val="heading 7"/>
    <w:basedOn w:val="Normln"/>
    <w:next w:val="Normln"/>
    <w:qFormat/>
    <w:pPr>
      <w:keepNext/>
      <w:framePr w:hSpace="142" w:wrap="around" w:hAnchor="margin" w:xAlign="center" w:y="9436"/>
      <w:jc w:val="left"/>
      <w:outlineLvl w:val="6"/>
    </w:pPr>
    <w:rPr>
      <w:rFonts w:ascii="Arial" w:hAnsi="Arial" w:cs="Arial"/>
      <w:i/>
      <w:iCs/>
      <w:sz w:val="12"/>
    </w:rPr>
  </w:style>
  <w:style w:type="paragraph" w:styleId="Nadpis8">
    <w:name w:val="heading 8"/>
    <w:basedOn w:val="Normln"/>
    <w:next w:val="Normln"/>
    <w:qFormat/>
    <w:pPr>
      <w:keepNext/>
      <w:framePr w:hSpace="142" w:wrap="around" w:hAnchor="margin" w:xAlign="center" w:y="9436"/>
      <w:jc w:val="right"/>
      <w:outlineLvl w:val="7"/>
    </w:pPr>
    <w:rPr>
      <w:rFonts w:ascii="Arial" w:hAnsi="Arial" w:cs="Arial"/>
      <w:i/>
      <w:iCs/>
      <w:sz w:val="12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left" w:pos="284"/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autoRedefine/>
    <w:uiPriority w:val="39"/>
    <w:pPr>
      <w:spacing w:before="120" w:after="120"/>
      <w:jc w:val="left"/>
    </w:pPr>
    <w:rPr>
      <w:b/>
      <w:bCs/>
      <w:caps/>
    </w:rPr>
  </w:style>
  <w:style w:type="paragraph" w:styleId="Obsah2">
    <w:name w:val="toc 2"/>
    <w:basedOn w:val="Normln"/>
    <w:next w:val="Normln"/>
    <w:autoRedefine/>
    <w:semiHidden/>
    <w:pPr>
      <w:ind w:left="240"/>
      <w:jc w:val="left"/>
    </w:pPr>
    <w:rPr>
      <w:smallCaps/>
    </w:rPr>
  </w:style>
  <w:style w:type="paragraph" w:styleId="Obsah3">
    <w:name w:val="toc 3"/>
    <w:basedOn w:val="Normln"/>
    <w:next w:val="Normln"/>
    <w:autoRedefine/>
    <w:semiHidden/>
    <w:pPr>
      <w:ind w:left="480"/>
      <w:jc w:val="left"/>
    </w:pPr>
    <w:rPr>
      <w:i/>
      <w:iCs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469A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346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WIN32APL\OFFICE2.000\Template\TreeInfo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970F6-1CD1-4455-A85C-C8FE01BE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TreeInfo.dot</Template>
  <TotalTime>0</TotalTime>
  <Pages>1</Pages>
  <Words>77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Dokumentace BLOCK a.s.</vt:lpstr>
    </vt:vector>
  </TitlesOfParts>
  <Company>Block a.s.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Dokumentace BLOCK a.s.</dc:title>
  <dc:subject/>
  <dc:creator>kub</dc:creator>
  <cp:keywords/>
  <cp:lastModifiedBy>Účet Microsoft</cp:lastModifiedBy>
  <cp:revision>2</cp:revision>
  <cp:lastPrinted>2022-05-04T12:50:00Z</cp:lastPrinted>
  <dcterms:created xsi:type="dcterms:W3CDTF">2024-02-23T08:05:00Z</dcterms:created>
  <dcterms:modified xsi:type="dcterms:W3CDTF">2024-02-23T08:05:00Z</dcterms:modified>
</cp:coreProperties>
</file>